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EC" w:rsidRDefault="003120EC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3120EC" w:rsidRPr="004C163C" w:rsidRDefault="003120EC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3120EC" w:rsidRPr="004B444B" w:rsidRDefault="003120E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3120EC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3120EC" w:rsidRPr="004B444B" w:rsidRDefault="003120EC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3120EC" w:rsidRDefault="003120EC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3120EC" w:rsidRPr="00EE63B7" w:rsidRDefault="003120EC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E63B7">
        <w:rPr>
          <w:color w:val="auto"/>
          <w:lang w:eastAsia="pl-PL"/>
        </w:rPr>
        <w:t>na potrzeby postępowania o udzielenie zamówienia publicznego  pn.</w:t>
      </w:r>
    </w:p>
    <w:p w:rsidR="003120EC" w:rsidRPr="00EE63B7" w:rsidRDefault="003120EC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EE63B7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EE63B7">
        <w:rPr>
          <w:b/>
          <w:bCs/>
          <w:color w:val="auto"/>
          <w:lang w:eastAsia="pl-PL"/>
        </w:rPr>
        <w:t>„</w:t>
      </w:r>
      <w:bookmarkEnd w:id="0"/>
      <w:r w:rsidRPr="00EE63B7">
        <w:rPr>
          <w:b/>
          <w:color w:val="auto"/>
          <w:sz w:val="32"/>
          <w:szCs w:val="32"/>
        </w:rPr>
        <w:t>B</w:t>
      </w:r>
      <w:r w:rsidRPr="00EE63B7">
        <w:rPr>
          <w:b/>
          <w:color w:val="auto"/>
          <w:sz w:val="28"/>
          <w:szCs w:val="28"/>
        </w:rPr>
        <w:t>udowa drogi dojazdowej do gruntów rolnych w Niechłodzie</w:t>
      </w:r>
      <w:r w:rsidRPr="00EE63B7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EE63B7">
        <w:rPr>
          <w:i/>
          <w:color w:val="auto"/>
          <w:sz w:val="28"/>
          <w:szCs w:val="28"/>
          <w:lang w:eastAsia="pl-PL"/>
        </w:rPr>
        <w:t>,</w:t>
      </w:r>
      <w:r w:rsidRPr="00EE63B7">
        <w:rPr>
          <w:i/>
          <w:color w:val="auto"/>
          <w:lang w:eastAsia="pl-PL"/>
        </w:rPr>
        <w:t xml:space="preserve"> </w:t>
      </w:r>
    </w:p>
    <w:p w:rsidR="003120EC" w:rsidRPr="00275863" w:rsidRDefault="003120EC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3120EC" w:rsidRPr="00237778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3120EC" w:rsidRPr="00237778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3120EC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3120EC" w:rsidRPr="00237778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120EC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3120EC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3120EC" w:rsidRPr="00237778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3120EC" w:rsidRPr="00237778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120EC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120EC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3120EC" w:rsidRPr="00237778" w:rsidRDefault="003120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3120EC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120EC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3120EC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3120EC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3120EC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3120EC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3120EC" w:rsidRPr="00B945C8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3120EC" w:rsidRPr="004C163C" w:rsidRDefault="003120E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3120EC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0EC" w:rsidRDefault="003120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3120EC" w:rsidRDefault="003120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0EC" w:rsidRDefault="003120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3120EC" w:rsidRDefault="003120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EC" w:rsidRPr="00C6428A" w:rsidRDefault="003120EC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P.271.17</w:t>
    </w:r>
    <w:r w:rsidRPr="00C6428A">
      <w:rPr>
        <w:noProof/>
        <w:color w:val="auto"/>
        <w:lang w:eastAsia="pl-PL"/>
      </w:rPr>
      <w:t>.2026</w:t>
    </w:r>
  </w:p>
  <w:p w:rsidR="003120EC" w:rsidRPr="00237778" w:rsidRDefault="003120EC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47934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95FED"/>
    <w:rsid w:val="001B01D4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C367E"/>
    <w:rsid w:val="002C4333"/>
    <w:rsid w:val="002E4FFE"/>
    <w:rsid w:val="002E580B"/>
    <w:rsid w:val="00311428"/>
    <w:rsid w:val="003120EC"/>
    <w:rsid w:val="00320119"/>
    <w:rsid w:val="003235FF"/>
    <w:rsid w:val="003559F4"/>
    <w:rsid w:val="003622B8"/>
    <w:rsid w:val="003804A4"/>
    <w:rsid w:val="003A0CA7"/>
    <w:rsid w:val="003A5856"/>
    <w:rsid w:val="003B56BC"/>
    <w:rsid w:val="003B7CB8"/>
    <w:rsid w:val="003E49F3"/>
    <w:rsid w:val="003F484B"/>
    <w:rsid w:val="003F4FF7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217E1"/>
    <w:rsid w:val="00535584"/>
    <w:rsid w:val="00536957"/>
    <w:rsid w:val="005462DA"/>
    <w:rsid w:val="005670FC"/>
    <w:rsid w:val="00572741"/>
    <w:rsid w:val="00575559"/>
    <w:rsid w:val="005842C5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C3439"/>
    <w:rsid w:val="007E7456"/>
    <w:rsid w:val="007F057E"/>
    <w:rsid w:val="007F25E5"/>
    <w:rsid w:val="008067E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926BF"/>
    <w:rsid w:val="009928FB"/>
    <w:rsid w:val="009A1E62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3385E"/>
    <w:rsid w:val="00C555CE"/>
    <w:rsid w:val="00C55DF0"/>
    <w:rsid w:val="00C61D48"/>
    <w:rsid w:val="00C640FB"/>
    <w:rsid w:val="00C6428A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E63B7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9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209</Words>
  <Characters>1258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51</cp:revision>
  <dcterms:created xsi:type="dcterms:W3CDTF">2021-04-20T12:41:00Z</dcterms:created>
  <dcterms:modified xsi:type="dcterms:W3CDTF">2026-05-28T13:48:00Z</dcterms:modified>
</cp:coreProperties>
</file>